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BC" w:rsidRPr="004A7184" w:rsidRDefault="00E854BC" w:rsidP="004A7184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Саволу љавобњои тести аз фанни</w:t>
      </w:r>
    </w:p>
    <w:p w:rsidR="00E854BC" w:rsidRPr="004A7184" w:rsidRDefault="00E854BC" w:rsidP="004A7184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«Гидрогеология ва конњои нафту- газ» барои донишљ</w:t>
      </w:r>
      <w:r w:rsidRPr="004A7184">
        <w:rPr>
          <w:rFonts w:ascii="Times New Roman" w:hAnsi="Times New Roman"/>
          <w:b/>
          <w:color w:val="000000"/>
          <w:sz w:val="24"/>
          <w:szCs w:val="24"/>
          <w:lang w:eastAsia="ru-RU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ёни</w:t>
      </w:r>
    </w:p>
    <w:p w:rsidR="00E854BC" w:rsidRPr="004A7184" w:rsidRDefault="00E854BC" w:rsidP="004A7184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бахши 3-уми ихтисосњои 51010104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@1.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Бо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сади гузаронидани корњои гидрогеологи бештар аз кадом усули геофизики истифода бурда мешавад?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Усули иктишофи гравиметри;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Усули иктишофи магнити;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Усули иктишофи электрики;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Усули иктишофи сейсмики;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Усули иктишофи радиометри;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@2.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 гидрогеологияи конњои нафту газ кадом навъи њаракати обњои зеризамини асоснок аст?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турбуленти;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ламинари;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диффузиони;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канори;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турбуленти ва канори;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@3.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Минерализатсияи гур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њи обњои нушокиро нишон дињед?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аз 1 то 50 г/л; $B) зиёда аз 50 г/л; 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500 г/л; $D) камтар аз 1 г/л; $E) 100-200 г/л;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@4.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Се навъи газњои табии  ба обњои зеризамини ањмияти муњим доранд, инњо?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N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 xml:space="preserve">2,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 xml:space="preserve">2,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8,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S, 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6,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A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r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N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S, CH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10,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2,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CH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@5.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Вазни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хоси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намаккобњои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зеризаминиро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нишон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дињед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0,5;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1,3-1,5;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0,5-1;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$D)3-3,5;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3-4;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@6.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радиоактиви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асосан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элементњои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кимиёви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иборат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мебошанд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Ba, U, Ru;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$B) U, Rh, I;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$C) Ra, U, Rn;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$D) Rn, Ba, U;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Rh, I, Ru;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@7.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арорати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минерализатсия;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самт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далел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экзоген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@8.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Айни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њ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ол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чоњњои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чуќури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љ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устуљ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иктишофии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гидрогеологи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артезиани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чуќурињои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метр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парма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$A) 100-150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зиёда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300-1000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$C) 2000-2500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300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.</w:t>
      </w:r>
      <w:r w:rsidRPr="004A7184">
        <w:rPr>
          <w:rFonts w:ascii="Times New Roman Tj" w:hAnsi="Times New Roman Tj"/>
          <w:color w:val="000000"/>
          <w:sz w:val="24"/>
          <w:szCs w:val="24"/>
        </w:rPr>
        <w:t>камтар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3000-3500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@9.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Захирањои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намакобњое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натиљаи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бадастоварии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намунањо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бањогузори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шудааст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лоињабандии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иктишофи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тафсили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(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детали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)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истифода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бурда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категорияњо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гузошта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А;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В;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В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Илми гидрогеология бештар бо кадом илмњо алоќаманд мебошад?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физика, петрография, минерология;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геохимия, топография, биология;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геофизика, петрография, геологияи нафту газ;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топография, геологияи нафту газ, геологияи динамики;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геохимия, минералогия, геологияи динамики, геологияи нафту газ;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Ионњои асосии обњои табииро шарњ дињед;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Cl,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4,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HCO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>2,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Na, Ca, Mg;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$B) Cl, Sr, Li, Na, Ca, J;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$C) Mg, Ca, Br, J,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4,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Li;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$D)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4,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HCO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3,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Rr, Cl, Li, Sr;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Cl,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4,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HCO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>2,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J, Ca, Sr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@12.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В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.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.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Сулина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табииро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кимиёвиашон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њ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људо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намудааст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2;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7;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5;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9;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4;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@13.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Минтаќањое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ковокињоивасеъи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карстии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иборат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минтаќањо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њ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аракатњои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намаккобњо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мушоњида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диффузиони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ламинари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канори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Турбуленти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ламинаривадиффузиони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@14.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Шароитњои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гидрогеологии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вайроншавии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конњои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нафту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газро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шарњ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дињед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физики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биологи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механики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кимиёви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механики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кимиёви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физикию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-</w:t>
      </w:r>
      <w:r w:rsidRPr="004A7184">
        <w:rPr>
          <w:rFonts w:ascii="Times New Roman Tj" w:hAnsi="Times New Roman Tj"/>
          <w:color w:val="000000"/>
          <w:sz w:val="24"/>
          <w:szCs w:val="24"/>
        </w:rPr>
        <w:t>кимиёвивабиокимиёви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механики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физикию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-</w:t>
      </w:r>
      <w:r w:rsidRPr="004A7184">
        <w:rPr>
          <w:rFonts w:ascii="Times New Roman Tj" w:hAnsi="Times New Roman Tj"/>
          <w:color w:val="000000"/>
          <w:sz w:val="24"/>
          <w:szCs w:val="24"/>
        </w:rPr>
        <w:t>кимиёви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биокимиёви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физикивамеханики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@15.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Реља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њ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ќ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абатњои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нафту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газдорро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њ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њ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рељаи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фишордор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рељаи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aњ</w:t>
      </w:r>
      <w:r w:rsidRPr="004A7184">
        <w:rPr>
          <w:rFonts w:ascii="Times New Roman Tj" w:hAnsi="Times New Roman Tj"/>
          <w:color w:val="000000"/>
          <w:sz w:val="24"/>
          <w:szCs w:val="24"/>
        </w:rPr>
        <w:t>лули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гази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рељаи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гравитатсиони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рељаи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фишордор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рељаи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мањлули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гази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чандири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(</w:t>
      </w:r>
      <w:r w:rsidRPr="004A7184">
        <w:rPr>
          <w:rFonts w:ascii="Times New Roman Tj" w:hAnsi="Times New Roman Tj"/>
          <w:color w:val="000000"/>
          <w:sz w:val="24"/>
          <w:szCs w:val="24"/>
        </w:rPr>
        <w:t>упругий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);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фишордор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,</w:t>
      </w:r>
      <w:r w:rsidRPr="004A7184">
        <w:rPr>
          <w:rFonts w:ascii="Times New Roman Tj" w:hAnsi="Times New Roman Tj"/>
          <w:color w:val="000000"/>
          <w:sz w:val="24"/>
          <w:szCs w:val="24"/>
        </w:rPr>
        <w:t>чандири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(</w:t>
      </w:r>
      <w:r w:rsidRPr="004A7184">
        <w:rPr>
          <w:rFonts w:ascii="Times New Roman Tj" w:hAnsi="Times New Roman Tj"/>
          <w:color w:val="000000"/>
          <w:sz w:val="24"/>
          <w:szCs w:val="24"/>
        </w:rPr>
        <w:t>упругий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) ,</w:t>
      </w:r>
      <w:r w:rsidRPr="004A7184">
        <w:rPr>
          <w:rFonts w:ascii="Times New Roman Tj" w:hAnsi="Times New Roman Tj"/>
          <w:color w:val="000000"/>
          <w:sz w:val="24"/>
          <w:szCs w:val="24"/>
        </w:rPr>
        <w:t>газњои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фишордор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мањлули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гравитатсиони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) </w:t>
      </w:r>
      <w:r w:rsidRPr="004A7184">
        <w:rPr>
          <w:rFonts w:ascii="Times New Roman Tj" w:hAnsi="Times New Roman Tj"/>
          <w:color w:val="000000"/>
          <w:sz w:val="24"/>
          <w:szCs w:val="24"/>
        </w:rPr>
        <w:t>гравитатсиони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обњои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фишордор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мањлули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@16.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абати гидросфера чанд фисати кураи заминро ташкил медињад?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30-40%;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50-60%;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25-50%;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70-80%;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85-90%;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@17.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асоси назорати рељави (режимный) барои муайян намудани лоињаи истихрољи обњои зеризамини ва намаккоб, кадом навъи категория гузошта мешавад?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А;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В;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В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i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@18.</w:t>
      </w:r>
      <w:r w:rsidRPr="004A7184">
        <w:rPr>
          <w:rFonts w:ascii="Times New Roman Tj" w:hAnsi="Times New Roman Tj"/>
          <w:b/>
          <w:i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Обњои табииро дар љинсњои 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њ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кадом њолат вох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рдан мумкин аст;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Гравитатсионии (моеъи) озод, сахт;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минерализатсияшуда, капилярии озод, пошх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рда;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сахт, буѓмонанд;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гравитатсионии озод, капиллярии (моеъи) озод адсорбсиони, пошхурда, алоќаи устувордошта, буѓмонанд, сахти кристаллшуда;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буѓмонанд, пошх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рда, кристаллшуда, капиллярии (моеъи) озод;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@19.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асри чанд ба ин ном шомил гаштааст?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IX;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$B) X;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$C) XIII;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$D) XV;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XIX;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@20.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еъва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ишии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бударо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та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Карбонат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ваметаморф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Метаморф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гил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карбонат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та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карбонат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метаморф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@21.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еъва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грунт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асосан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навъи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вомех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Метаморфи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пошх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рдашудаи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давраи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чорумин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бодх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рда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шудаи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пошх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рдашудаи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давраи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чорумин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бодх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рдашудаи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@22.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Ченаки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лули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бударо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нишон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%;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ат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онуни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дарс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см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  <w:lang w:val="de-DE"/>
        </w:rPr>
        <w:t xml:space="preserve">3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/</w:t>
      </w:r>
      <w:r w:rsidRPr="004A7184">
        <w:rPr>
          <w:rFonts w:ascii="Times New Roman Tj" w:hAnsi="Times New Roman Tj"/>
          <w:color w:val="000000"/>
          <w:sz w:val="24"/>
          <w:szCs w:val="24"/>
        </w:rPr>
        <w:t>л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г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/</w:t>
      </w:r>
      <w:r w:rsidRPr="004A7184">
        <w:rPr>
          <w:rFonts w:ascii="Times New Roman Tj" w:hAnsi="Times New Roman Tj"/>
          <w:color w:val="000000"/>
          <w:sz w:val="24"/>
          <w:szCs w:val="24"/>
        </w:rPr>
        <w:t>л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@23.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Часпакии (вяскость)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>афсии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минерализатсия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суръат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@24.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Электронгузарони ва му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овимати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таркиби иону намакин дошта ва минерализатсияи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 ва суръат;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абат ва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@25.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нафту газ ва обдори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ба чанд навъ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удо карда мешавад?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2; $B) 3; 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4; $D) 5; 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@26.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артезианиро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кимиёвиашон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@27.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ии ояндабинии нафту газдори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кадом нишондод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истифода бурда мешавад?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Гидрокимиёв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геотермик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гидроди-намик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палеогидрогеолог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гидрокимиёв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геотермик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палеогид-рогеолог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палеогидрогеолог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гидро-термик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@28.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, ки аз холиги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гуногун иборат мебошанд, аз ин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якчанд навъ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мешавад</w:t>
      </w:r>
      <w:r w:rsidRPr="004A7184">
        <w:rPr>
          <w:rFonts w:ascii="Times New Roman Tj" w:hAnsi="Times New Roman Tj"/>
          <w:color w:val="000000"/>
          <w:sz w:val="24"/>
          <w:szCs w:val="24"/>
        </w:rPr>
        <w:t>?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ковокидор, тар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иш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>орчадор, тар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иш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тар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иши рагадор (жилний);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ковокидор, тар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иши, рагадор (жилний),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орчадор; 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ковокидор,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>орчадор;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@29.</w:t>
      </w:r>
    </w:p>
    <w:p w:rsidR="00E854BC" w:rsidRPr="004A7184" w:rsidRDefault="00E854BC" w:rsidP="004A7184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лили кимиёвии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бо кадом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сад гузаронида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муайян намудани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муайян намудани таркиби 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хосиятњои фоиданоки ва зарарнокии 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барои муайян намудани захираи 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барои муайян намудани самт ва суръати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барои муайян намудани гармии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@30. 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но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иябандии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кадом элементи асос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назар гирифта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системаи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фишордор;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абат;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суръат;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нафту газдори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асос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@32. 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Таркиби урандории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табии ба чанд баробар бошад, ки онго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радиоактив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номидан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1.10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2.10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-7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3.10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 ва аз ин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ам камтар;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5.10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-6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г/л. ва аз ин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ам зиёдтар;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@33. 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Асосан навъи 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III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-юм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бандии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нафту газдори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зеризаминиро дар кадом давра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вохурдан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Палеозойи;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Карбон ва девон;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Триас ва юра;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Мезозойи;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Кайнозойи;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минералии табобат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кадом навъи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дохил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седиментатсион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инфилтратсион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радиоактив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амаи навъ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ба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ру 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ёнус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@35. 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намакини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йоднокияшон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аз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-4 </w:t>
      </w:r>
      <w:r w:rsidRPr="004A7184">
        <w:rPr>
          <w:rFonts w:ascii="Times New Roman Tj" w:hAnsi="Times New Roman Tj"/>
          <w:color w:val="000000"/>
          <w:sz w:val="24"/>
          <w:szCs w:val="24"/>
        </w:rPr>
        <w:t>то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-2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аз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-1 </w:t>
      </w:r>
      <w:r w:rsidRPr="004A7184">
        <w:rPr>
          <w:rFonts w:ascii="Times New Roman Tj" w:hAnsi="Times New Roman Tj"/>
          <w:color w:val="000000"/>
          <w:sz w:val="24"/>
          <w:szCs w:val="24"/>
        </w:rPr>
        <w:t>то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-6</w:t>
      </w:r>
      <w:r w:rsidRPr="004A7184">
        <w:rPr>
          <w:rFonts w:ascii="Times New Roman Tj" w:hAnsi="Times New Roman Tj"/>
          <w:color w:val="000000"/>
          <w:sz w:val="24"/>
          <w:szCs w:val="24"/>
        </w:rPr>
        <w:t>то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5.10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-4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3.10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-1</w:t>
      </w:r>
      <w:r w:rsidRPr="004A7184">
        <w:rPr>
          <w:rFonts w:ascii="Times New Roman Tj" w:hAnsi="Times New Roman Tj"/>
          <w:color w:val="000000"/>
          <w:sz w:val="24"/>
          <w:szCs w:val="24"/>
        </w:rPr>
        <w:t>мг/л;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идаи Н.И.Толстихин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ва намаккоб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зеризамини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буриш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гидрокимиёвиашон ба чанд навъ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геогидродинамик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сим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@38.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Суръати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аракати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часпакии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ковокидории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гузарониши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 ва тамоили гидравлик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@39.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табиат чанд навъи асосии система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фишордор вомех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ранд?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4;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5;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6;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7;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@40.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Суръати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фишордор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часпакии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андозаи резервуар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 ва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коллектор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гузарониши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ковоки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@41.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шароити хобишашон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мешаванд?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болоии, грунт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артезиан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инфилтратсион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седиментатсион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еъ ва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артезианиро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он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зеризаминие, ки дар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мезозойи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ойгир мебошанд;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аммаи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зеризаминие, ки аз поёни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грунт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хобидаанд;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он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зеризаминие, ки дар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кайнозойи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ойгир мебошанд;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он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зеризаминие, ки дар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палеозойи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ойгир мебошанд;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он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зеризаминие, ки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такшон</w:t>
      </w:r>
      <w:r w:rsidRPr="004A7184">
        <w:rPr>
          <w:rFonts w:ascii="Times New Roman" w:hAnsi="Times New Roman"/>
          <w:color w:val="000000"/>
          <w:sz w:val="24"/>
          <w:szCs w:val="24"/>
        </w:rPr>
        <w:t>ӣҷ</w:t>
      </w:r>
      <w:r w:rsidRPr="004A7184">
        <w:rPr>
          <w:rFonts w:ascii="Times New Roman Tj" w:hAnsi="Times New Roman Tj"/>
          <w:color w:val="000000"/>
          <w:sz w:val="24"/>
          <w:szCs w:val="24"/>
        </w:rPr>
        <w:t>ойгир мебошанд;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 таркиби кимиёвии об бо кадом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сад 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хта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муайян намудани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м ва ми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сину соли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суръат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гур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банд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таърихи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хосият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фоиданоку зарарнокии 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то ба кадом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ойгир будани 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таркиби молекулаи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таби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, кислород бо вазни хос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чанд во 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@45.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Сахтии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аз таркиби калсию магнии доштан;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вазни хос;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@46. Часпакии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вазни хос;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суръат;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минерализатсия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@47.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Электронгузарон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му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овимати электронии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минерализатсия ва таркиби ионию намакин дошта;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 ва суръат;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О. А.Алекина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амаи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табииро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намудааст?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@49.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ну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таи назари тиб ба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гарми зериза-мин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он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ое дохил мешаванд, ки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арорати гармии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чанд дара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 гарм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зиёд бошад?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15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20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27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37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42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@50.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арорати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минерализатсия;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самт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далел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экзоген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@51.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Градиенти геотермики (афзоиши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арорати) –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заминро бо кадоме аз ин формула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 чен карда мешавад?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=100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2-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 дар 100м;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Г=100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2-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 дар 100м;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Г=100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1-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 дар 1000м;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vertAlign w:val="superscript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R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=100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2-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 дар 100м; 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$E);Г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=100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vertAlign w:val="superscript"/>
          <w:lang w:val="de-DE"/>
        </w:rPr>
        <w:t>t2+t1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  <w:lang w:val="de-DE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>С дар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1</w:t>
      </w:r>
      <w:r w:rsidRPr="004A7184">
        <w:rPr>
          <w:rFonts w:ascii="Times New Roman Tj" w:hAnsi="Times New Roman Tj"/>
          <w:color w:val="000000"/>
          <w:sz w:val="24"/>
          <w:szCs w:val="24"/>
        </w:rPr>
        <w:t>м;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@52.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еъва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ро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пайдоиши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седиментатсиониро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шарњ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атмосфер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пирях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зкул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р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грунт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@53.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нафту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обдори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навъи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II-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юм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бештар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вомех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мезозой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палеозой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такшон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кайнозой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@54.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исобгирии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таровиши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(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инфилтратсияи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)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такшоншавии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атмосфериро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формула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исоб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гирифта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F=1000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F;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$B) H=100 MaF;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$C) N=10 MaF;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Ж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=100 MaF;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Q=1000 MaF;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@55.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эндоген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навъи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дохил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артезиан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намакин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минерализатсияи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баланддошта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амаи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ое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ки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пайдоиши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литосфер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доранд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баланддошта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@56.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хемоген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шомил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инфилтратсион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седиментатсион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грунт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артезион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@57.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Агар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харо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солонаи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106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эффит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-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баробар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бошад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мубодилаи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баробар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$A)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  <w:lang w:val="de-DE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10-5;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10-7;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$D)10-10; </w:t>
      </w:r>
    </w:p>
    <w:p w:rsidR="00E854BC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10-12;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@58. </w:t>
      </w:r>
    </w:p>
    <w:p w:rsidR="00E854BC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Афзоиши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минерализатсия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метоморфи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баробар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379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100-200 </w:t>
      </w:r>
      <w:r w:rsidRPr="004A7184">
        <w:rPr>
          <w:rFonts w:ascii="Times New Roman Tj" w:hAnsi="Times New Roman Tj"/>
          <w:color w:val="000000"/>
          <w:sz w:val="24"/>
          <w:szCs w:val="24"/>
        </w:rPr>
        <w:t>г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/</w:t>
      </w:r>
      <w:r w:rsidRPr="004A7184">
        <w:rPr>
          <w:rFonts w:ascii="Times New Roman Tj" w:hAnsi="Times New Roman Tj"/>
          <w:color w:val="000000"/>
          <w:sz w:val="24"/>
          <w:szCs w:val="24"/>
        </w:rPr>
        <w:t>л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  <w:r w:rsidRPr="004A379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200-250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$C) 200-400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300-600 г/л; </w:t>
      </w:r>
    </w:p>
    <w:p w:rsidR="00E854BC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pacing w:val="79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500-800 г/л;</w:t>
      </w:r>
      <w:r w:rsidRPr="004A7184">
        <w:rPr>
          <w:rFonts w:ascii="Times New Roman Tj" w:hAnsi="Times New Roman Tj"/>
          <w:color w:val="000000"/>
          <w:spacing w:val="79"/>
          <w:sz w:val="24"/>
          <w:szCs w:val="24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@59.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дори намакдории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такшони 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50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65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70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75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90 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@60. 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Соли1960 аз тарафи А. М. Овчинников чанд намуди система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асосии таби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фишордор муайян ва кашф карда шудааст?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@61.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Об дар литосфера дар кадом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олат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сахт, моеъ;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моеъ ва бу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монанд;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сахт, моеъ ва бу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монанд;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сахт, бу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монанд;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моеъ;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идаи В. И. Вернадский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умумии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 дар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ишри замин то чу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урии </w:t>
      </w:r>
      <w:smartTag w:uri="urn:schemas-microsoft-com:office:smarttags" w:element="metricconverter">
        <w:smartTagPr>
          <w:attr w:name="ProductID" w:val="16 км"/>
        </w:smartTagPr>
        <w:r w:rsidRPr="004A7184">
          <w:rPr>
            <w:rFonts w:ascii="Times New Roman Tj" w:hAnsi="Times New Roman Tj"/>
            <w:b/>
            <w:color w:val="000000"/>
            <w:sz w:val="24"/>
            <w:szCs w:val="24"/>
          </w:rPr>
          <w:t>16 км</w:t>
        </w:r>
      </w:smartTag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200 млн.км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400 млн.км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600 млн.км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700 млн.км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800 млн.км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@63.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 солонаи такшоншавии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дар курраи замин то ба чанд см 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айд гирифта шудааст?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smartTag w:uri="urn:schemas-microsoft-com:office:smarttags" w:element="metricconverter">
        <w:smartTagPr>
          <w:attr w:name="ProductID" w:val="50 см"/>
        </w:smartTagPr>
        <w:r w:rsidRPr="004A7184">
          <w:rPr>
            <w:rFonts w:ascii="Times New Roman Tj" w:hAnsi="Times New Roman Tj"/>
            <w:color w:val="000000"/>
            <w:sz w:val="24"/>
            <w:szCs w:val="24"/>
          </w:rPr>
          <w:t>50 см</w:t>
        </w:r>
      </w:smartTag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smartTag w:uri="urn:schemas-microsoft-com:office:smarttags" w:element="metricconverter">
        <w:smartTagPr>
          <w:attr w:name="ProductID" w:val="85,5 см"/>
        </w:smartTagPr>
        <w:r w:rsidRPr="004A7184">
          <w:rPr>
            <w:rFonts w:ascii="Times New Roman Tj" w:hAnsi="Times New Roman Tj"/>
            <w:color w:val="000000"/>
            <w:sz w:val="24"/>
            <w:szCs w:val="24"/>
          </w:rPr>
          <w:t>85,5 см</w:t>
        </w:r>
      </w:smartTag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90,2 см"/>
        </w:smartTagPr>
        <w:r w:rsidRPr="004A7184">
          <w:rPr>
            <w:rFonts w:ascii="Times New Roman Tj" w:hAnsi="Times New Roman Tj"/>
            <w:color w:val="000000"/>
            <w:sz w:val="24"/>
            <w:szCs w:val="24"/>
          </w:rPr>
          <w:t>90,2 см</w:t>
        </w:r>
      </w:smartTag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smartTag w:uri="urn:schemas-microsoft-com:office:smarttags" w:element="metricconverter">
        <w:smartTagPr>
          <w:attr w:name="ProductID" w:val="100,2 см"/>
        </w:smartTagPr>
        <w:r w:rsidRPr="004A7184">
          <w:rPr>
            <w:rFonts w:ascii="Times New Roman Tj" w:hAnsi="Times New Roman Tj"/>
            <w:color w:val="000000"/>
            <w:sz w:val="24"/>
            <w:szCs w:val="24"/>
          </w:rPr>
          <w:t>100,2 см</w:t>
        </w:r>
      </w:smartTag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smartTag w:uri="urn:schemas-microsoft-com:office:smarttags" w:element="metricconverter">
        <w:smartTagPr>
          <w:attr w:name="ProductID" w:val="110,5 см"/>
        </w:smartTagPr>
        <w:r w:rsidRPr="004A7184">
          <w:rPr>
            <w:rFonts w:ascii="Times New Roman Tj" w:hAnsi="Times New Roman Tj"/>
            <w:color w:val="000000"/>
            <w:sz w:val="24"/>
            <w:szCs w:val="24"/>
          </w:rPr>
          <w:t>110,5 см</w:t>
        </w:r>
      </w:smartTag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@64.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иро 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обгузаронияшон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 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менамоянд?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8;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 навъи 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лил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8;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@66.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Часпакии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гармию хунукии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суръат;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минерализатсия;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самт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артезианиро асосан ба чанд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геогидродинамик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Минерализатсияи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шокии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аи гидрокимиёвии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камтар аз 1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1-2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2-2,5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3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3-3,5 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@69.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чанд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аи гидрокимиёв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2;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Ченаки минерализатсияи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зеризаминиро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кг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см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г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/</w:t>
      </w:r>
      <w:r w:rsidRPr="004A7184">
        <w:rPr>
          <w:rFonts w:ascii="Times New Roman Tj" w:hAnsi="Times New Roman Tj"/>
          <w:color w:val="000000"/>
          <w:sz w:val="24"/>
          <w:szCs w:val="24"/>
        </w:rPr>
        <w:t>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@71.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идаи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.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.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Овчинников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удуди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X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ШС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-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мумкин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$D)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9;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@72. </w:t>
      </w:r>
    </w:p>
    <w:p w:rsidR="00E854BC" w:rsidRPr="004A379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радиоактивї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амият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доранд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379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) </w:t>
      </w:r>
      <w:r w:rsidRPr="004A7184">
        <w:rPr>
          <w:rFonts w:ascii="Times New Roman Tj" w:hAnsi="Times New Roman Tj"/>
          <w:color w:val="000000"/>
          <w:sz w:val="24"/>
          <w:szCs w:val="24"/>
        </w:rPr>
        <w:t>табобат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, </w:t>
      </w:r>
      <w:r w:rsidRPr="004A7184">
        <w:rPr>
          <w:rFonts w:ascii="Times New Roman Tj" w:hAnsi="Times New Roman Tj"/>
          <w:color w:val="000000"/>
          <w:sz w:val="24"/>
          <w:szCs w:val="24"/>
        </w:rPr>
        <w:t>истихро</w:t>
      </w:r>
      <w:r w:rsidRPr="004A7184">
        <w:rPr>
          <w:rFonts w:ascii="Times New Roman" w:hAnsi="Times New Roman"/>
          <w:color w:val="000000"/>
          <w:sz w:val="24"/>
          <w:szCs w:val="24"/>
        </w:rPr>
        <w:t>ҷӣ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(</w:t>
      </w:r>
      <w:r w:rsidRPr="004A7184">
        <w:rPr>
          <w:rFonts w:ascii="Times New Roman Tj" w:hAnsi="Times New Roman Tj"/>
          <w:color w:val="000000"/>
          <w:sz w:val="24"/>
          <w:szCs w:val="24"/>
        </w:rPr>
        <w:t>радия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),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усту</w:t>
      </w:r>
      <w:r w:rsidRPr="004A7184">
        <w:rPr>
          <w:rFonts w:ascii="Times New Roman" w:hAnsi="Times New Roman"/>
          <w:color w:val="000000"/>
          <w:sz w:val="24"/>
          <w:szCs w:val="24"/>
        </w:rPr>
        <w:t>ҷӯ</w:t>
      </w:r>
      <w:r w:rsidRPr="004A7184">
        <w:rPr>
          <w:rFonts w:ascii="Times New Roman Tj" w:hAnsi="Times New Roman Tj"/>
          <w:color w:val="000000"/>
          <w:sz w:val="24"/>
          <w:szCs w:val="24"/>
        </w:rPr>
        <w:t>й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(</w:t>
      </w:r>
      <w:r w:rsidRPr="004A7184">
        <w:rPr>
          <w:rFonts w:ascii="Times New Roman Tj" w:hAnsi="Times New Roman Tj"/>
          <w:color w:val="000000"/>
          <w:sz w:val="24"/>
          <w:szCs w:val="24"/>
        </w:rPr>
        <w:t>уран</w:t>
      </w:r>
      <w:r w:rsidRPr="004A379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);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муайян намудани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муайян намудани хобиши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муайян намудани захираашон;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муайян намудани самти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аракаташон;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 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 сохти 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шароити хобиши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обдор кадом усули геофизик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истифода бурда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усули иктишофи радиометр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усули иктишофи магнит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усули иктишофи электрик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усули иктишофи сейсмик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усули иктишофи гравиметр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биёбон ва нимбиёбон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ангоми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усту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банаворгирии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кадом усул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истифода бурда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усул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геофизик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усул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геоботаник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усули секун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усули гектар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усули биолог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 муайян намудани му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овимати электрик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кадом усули геофизик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истифода бурда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сейсмик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радиометр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электрик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магнит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гравииметр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илми гидрогеология 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ёс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аз 1: 500 то 1: 2500-ро кадом нав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харита ташкил меди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майдон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но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ияв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обзорн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тафсил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(детал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умум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Айни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ол пармакунии чу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ури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усту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ва иктишофи 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гузаронида шудааст, гуед, ки то ба чу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урии чанд метр парма карда шудааст?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50-100м;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200-250м;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зиёда аз 300-1000м;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2000-2500м;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3000-4000м;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( бадастоварии)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муайян кардан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баландии фаъолияти фавора ва диаметри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убур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штутсер;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минерализатсияи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@79.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намудани об дар чо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он чигуна 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ийр меёбад?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зиёд мешавад;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та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йир намеёбад;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паст мефарояд;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та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йир меёбад;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якхел меистад;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дар чо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чу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ур бо кадом асбоб чен карда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манометри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электроуровнемер;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акгирак (пробоотборник);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насос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монография;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Кор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ба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исобгирии захира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 дар кадом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олат гузаронида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ангоми пармакунии чо</w:t>
      </w:r>
      <w:r w:rsidRPr="004A7184">
        <w:rPr>
          <w:rFonts w:ascii="Times New Roman" w:hAnsi="Times New Roman"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ангоми истихро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намудан;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дар нати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аи кор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усту</w:t>
      </w:r>
      <w:r w:rsidRPr="004A7184">
        <w:rPr>
          <w:rFonts w:ascii="Times New Roman" w:hAnsi="Times New Roman"/>
          <w:color w:val="000000"/>
          <w:sz w:val="24"/>
          <w:szCs w:val="24"/>
        </w:rPr>
        <w:t>ҷӯ</w:t>
      </w:r>
      <w:r w:rsidRPr="004A7184">
        <w:rPr>
          <w:rFonts w:ascii="Times New Roman Tj" w:hAnsi="Times New Roman Tj"/>
          <w:color w:val="000000"/>
          <w:sz w:val="24"/>
          <w:szCs w:val="24"/>
        </w:rPr>
        <w:t>й ва иктишоф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, ва инчунин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ангоми ре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аи назорат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дар ва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ти истихро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намудани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ангоми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акгир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ангоми истифодабарии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 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 таркиби 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 xml:space="preserve">ӣ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намаккоб, ва инчунин барои 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 хосият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физикии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 дар шароити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кадом навъи асбоб истифода бурда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манометри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насос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термометрии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акгираки чу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ур;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электроуровнемер;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нати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аи кор карда баромадани як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атор олимон дар Москав  дар 60- сола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охир 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карбонат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метр расидааст?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20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25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30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35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40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@84.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Захира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намаккоб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давра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иктишоф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арор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категория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огузор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А;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В;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1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С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Харита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гидрогеологие, ки бо 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ёс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аз 1: 25000 то 1: 200000 гузаронида мешавад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ном доранд?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обзорний;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тафсил</w:t>
      </w:r>
      <w:r w:rsidRPr="004A7184">
        <w:rPr>
          <w:rFonts w:ascii="Times New Roman" w:hAnsi="Times New Roman"/>
          <w:color w:val="000000"/>
          <w:sz w:val="24"/>
          <w:szCs w:val="24"/>
        </w:rPr>
        <w:t xml:space="preserve">ӣ </w:t>
      </w:r>
      <w:r w:rsidRPr="004A7184">
        <w:rPr>
          <w:rFonts w:ascii="Times New Roman Tj" w:hAnsi="Times New Roman Tj"/>
          <w:color w:val="000000"/>
          <w:sz w:val="24"/>
          <w:szCs w:val="24"/>
        </w:rPr>
        <w:t>(детал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майдон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но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ияв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умум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коллектор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мезозоию палеозойи коэффитсиенти натрихлор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0,25;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0,50;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0,75;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0,87;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1,5;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Айни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ол дар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удуди давлат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бештар банаворгирии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бо 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ёс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чанд гузаронида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1: 500 -1:10000;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1:10000-1:25000;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1:250001:100000;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1:1000000, 1:500000, 1:200000;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1:1000000-1:2500000;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@88. Аввалин маротиба харитаи палеогидрогеолог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тарафи, ки тартиб дода шудааст;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С.А. Шагоянца;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Г.М. Сухарев;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А. А. Карцев;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В. П. Савченко;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А. А. Казлова;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@89.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Коэффитсиенти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алшавии гази этан дар об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0,35;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0,60;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0,99;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0,047;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0,080;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Гидрогеологияи умум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ри 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равона карда шудааст?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шароити хобиш,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 ва пайдоиши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барои муайян намудани часпакии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барои муайян намудани ковок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гузарониш</w:t>
      </w:r>
      <w:r w:rsidRPr="004A7184">
        <w:rPr>
          <w:rFonts w:ascii="Times New Roman" w:hAnsi="Times New Roman"/>
          <w:color w:val="000000"/>
          <w:sz w:val="24"/>
          <w:szCs w:val="24"/>
        </w:rPr>
        <w:t>ӣҷ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барои муайян намудани минерализатсияи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барои муайян намудани шароити хобиш ва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обдор;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@91.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пармакунии чо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усту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йю иктишофии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бештар бо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эътибор хо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ад дод?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буриш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ковокию гузарониши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сулнокии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Дар айни замон дар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нафтдор чанд навъи ре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мушо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идави ву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нафту газ ва обдори навъи 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I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– ум дар кадом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 мебошанд?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палеозой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мезозой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метоморфик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кайнозой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такшон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Суръати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аракати об дар давра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седиментатсион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10 м/год;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5 см/год;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 м/год;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20 см/год;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50 см/год;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идаи В. Н. Корстенштейн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арорати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 аз чанд дара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 гарм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зиёд бошад, залеж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гази пайдо шуда наметавонанд?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100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0 </w:t>
      </w:r>
      <w:r w:rsidRPr="004A7184">
        <w:rPr>
          <w:rFonts w:ascii="Times New Roman Tj" w:hAnsi="Times New Roman Tj"/>
          <w:color w:val="000000"/>
          <w:sz w:val="24"/>
          <w:szCs w:val="24"/>
        </w:rPr>
        <w:t>С; $B) 110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0 </w:t>
      </w:r>
      <w:r w:rsidRPr="004A7184">
        <w:rPr>
          <w:rFonts w:ascii="Times New Roman Tj" w:hAnsi="Times New Roman Tj"/>
          <w:color w:val="000000"/>
          <w:sz w:val="24"/>
          <w:szCs w:val="24"/>
        </w:rPr>
        <w:t>С; 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120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С; $D) 130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С; $E) 140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С;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Дар табиат чанд намуди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аракати газ ву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4-уми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аи гидрокимиёвии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, минерализатсияи ин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65 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Коэффитсиенти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алшавии гази метан дар об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0,020;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0,025;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0,033;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0,045;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0,050;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@99.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зеризамин 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еъ ва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нафту газ ва обро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нефт, об, газ;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об, нефт, газ;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газ, об, нефт;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об, газ, нефт;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об, нефт, об, газ;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Аввалин маротиба фанни «гидрогеология ва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нафту газ» кадом сол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амчун илми махсус тасди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ба нашр расонида шудааст?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1945 с;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1950 с;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1953 с;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1955 с;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1960 с;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Дар айни замон, дар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амаи давра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o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, чанд намуди реља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нафту газдор гузаронида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9;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набудани мавод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лил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кимиёвии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о,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кадом навъи каратаж харитаи минерализатсион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сохтан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каротажи электрик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каротажи магнит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каротажи сейсмоакустик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каротажи газ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гамма- каротаж;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намудан аз залеж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нафту газ ба назорати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чи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дохил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ми ковоки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сулнок;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муайян намудани фоизи обдор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дар ми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дори умумии моеъи аз чо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гирифта шуда; $D) фишори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часпакии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акгирии об аз чо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кун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аз чо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назорат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давра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аввал пас аз чанд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акгир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ое, ки дар кон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нафту газ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ойгир мебошанд, ва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намудан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банди менамоянд, ва он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9;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15;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@106. 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Нишондод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шароити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амъшавии нафту газро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гидрокимиёв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палеогидрогеолог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геотермик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биокимиёв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физикию- 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гидрокимиёви,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геотермик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паеогидрогеолог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геотермик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биокимиёв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гидродинамик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нишондод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гидрогеокимиёв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чи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дохил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таркиби газдори ва таркиби ионию-намакини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самт ва суръати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 ва фишор;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зич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@108.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тад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А. Л. Козлов В. А. Соколов барои пурра оксидшавии 1 млн.т. нефт чанд тонна сулфат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рост меояд?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0,03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4A7184">
        <w:rPr>
          <w:rFonts w:ascii="Times New Roman Tj" w:hAnsi="Times New Roman Tj"/>
          <w:color w:val="000000"/>
          <w:sz w:val="24"/>
          <w:szCs w:val="24"/>
        </w:rPr>
        <w:t>т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0,5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4A7184">
        <w:rPr>
          <w:rFonts w:ascii="Times New Roman Tj" w:hAnsi="Times New Roman Tj"/>
          <w:color w:val="000000"/>
          <w:sz w:val="24"/>
          <w:szCs w:val="24"/>
        </w:rPr>
        <w:t>т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 млн.т;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1,5 млн.т;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2 млн.т;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@109.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шароити хобишашон ба якчанд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 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мешаванд, ва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инфилтратсион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седиментатсион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боло</w:t>
      </w:r>
      <w:r w:rsidRPr="004A7184">
        <w:rPr>
          <w:rFonts w:ascii="Times New Roman" w:hAnsi="Times New Roman"/>
          <w:color w:val="000000"/>
          <w:sz w:val="24"/>
          <w:szCs w:val="24"/>
        </w:rPr>
        <w:t>би</w:t>
      </w:r>
      <w:r w:rsidRPr="004A7184">
        <w:rPr>
          <w:rFonts w:ascii="Times New Roman Tj" w:hAnsi="Times New Roman Tj"/>
          <w:color w:val="000000"/>
          <w:sz w:val="24"/>
          <w:szCs w:val="24"/>
        </w:rPr>
        <w:t>,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грунт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эндоген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минерализатсияшуда ва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гарм;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тад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А.Л. Козлов ва В.А. Соколов барои пурра оксидшавии 1 млрд.м</w:t>
      </w:r>
      <w:r w:rsidRPr="004A7184">
        <w:rPr>
          <w:rFonts w:ascii="Times New Roman Tj" w:hAnsi="Times New Roman Tj"/>
          <w:b/>
          <w:color w:val="000000"/>
          <w:sz w:val="24"/>
          <w:szCs w:val="24"/>
          <w:vertAlign w:val="superscript"/>
        </w:rPr>
        <w:t>3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газ ( метан) чанд тонна сулфат лозим меояд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1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4A7184">
        <w:rPr>
          <w:rFonts w:ascii="Times New Roman Tj" w:hAnsi="Times New Roman Tj"/>
          <w:color w:val="000000"/>
          <w:sz w:val="24"/>
          <w:szCs w:val="24"/>
        </w:rPr>
        <w:t>т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3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4A7184">
        <w:rPr>
          <w:rFonts w:ascii="Times New Roman Tj" w:hAnsi="Times New Roman Tj"/>
          <w:color w:val="000000"/>
          <w:sz w:val="24"/>
          <w:szCs w:val="24"/>
        </w:rPr>
        <w:t>т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 млн.т;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6 млн.т;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7 млн.т;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грунт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гуна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мебошанд,шар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фишордор;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ое, ки дар кон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нафту газ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ойгир мебошанд;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арорати баланд дошта;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болоие, ки фишорашон паст мебошад;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зеризаминии минерализатсияи баланд дошта;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еъ ва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артезианиро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ое зеризаминие, ки фишори паст доранд;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зеризаминие, ки дар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исми поёну болояшон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фишори баланд дошта мехобад;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хурди обдоре, ки дар дохили як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абат аз якчанд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исм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удо мешаванд; $D)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ое, ки намакнокияшон зиёд мебошад;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обдоре, ки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арорати пастро дорро мебошанд;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Мав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еъ ва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ойгиршавии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дар ковоки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бударо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ии магматик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ии метоморфик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ии обломкав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ии такшон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ие, ки пайдоиши вул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доранд;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Гидрокимиё ба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амият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барои муайян намудани таркиби газ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барои муайян намудани электронгузаронии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барои муайян намудани фоизнокии элемент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радиоактив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барои муайян намудани таркиби кимиёв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гур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бандии таърихи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, ва инчунин барои муайян намудани хосият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зарару фоиданокии 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$E) барои муайян намудани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таркиби молекула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таби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гидроген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 бо вазни атомии чанд дейтерий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(Д) вомех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таркиби молекула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таби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кислород бо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адар вазни атомии вомех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9-8;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12-10;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15-13;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18-17;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21-19;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@117.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таркиби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нушок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(ширин)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 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 ниго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дории элемент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 кадом элемент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зиёд мебошад?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3,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Ca;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Cl, Na;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C)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4,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Na;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Mg, Ca;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HCO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3,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Cl;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@118.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таркиби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ниго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элемент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элемент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зиёд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мебошад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$A) CO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 xml:space="preserve">3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K;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Cl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Na;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Fe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Na;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Ca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Mg;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Cl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SO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de-DE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@119.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таркиби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намакдошта,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минерализатсияашон ба чанд баробар буда вох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рда метавонад?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0,5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1-50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50-100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100-150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150-200 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@120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Бештар ба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нафтдор кадом намуди 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вомех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метан, этан ва аргон;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пропан, кислород ва бутан;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этан, пропан ва бутан;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сераводарод, этан ва аргон;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кислород, этан ва бутан;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Формулаи кимиёвии гази пропанро нишон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8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 xml:space="preserve">4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10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S;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 xml:space="preserve">2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6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 xml:space="preserve">6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14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Вазни хос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об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0,05;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0,5;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1,5;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1,8;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Формулаи кимиёвии 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этанро нишон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10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S;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6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8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</w:rPr>
        <w:t>6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Ми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дори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лул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газиро дар об бо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(ченакашон) чен мекунанд?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км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см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см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  <w:lang w:val="en-US"/>
        </w:rPr>
        <w:t xml:space="preserve">3 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/</w:t>
      </w:r>
      <w:r w:rsidRPr="004A7184">
        <w:rPr>
          <w:rFonts w:ascii="Times New Roman Tj" w:hAnsi="Times New Roman Tj"/>
          <w:color w:val="000000"/>
          <w:sz w:val="24"/>
          <w:szCs w:val="24"/>
        </w:rPr>
        <w:t>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кг;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Дурушт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 (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жесткость)-и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 xml:space="preserve">ӣ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 таркиби хлор ва натри дорияшон;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й таркиби ион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калс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магни доштаашон;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 часпияшон;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йи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арорати гармияшон;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й минерализатсияашон;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Фишурдашавандаги (сжимаемость) –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 xml:space="preserve">ӣ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часпак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суръат ва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аракат;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 ва зеркунии газ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обдор;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ковоки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Формулаи кимиёвии 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бутанро нишон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10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6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3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8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2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S;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C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8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H</w:t>
      </w:r>
      <w:r w:rsidRPr="004A7184">
        <w:rPr>
          <w:rFonts w:ascii="Times New Roman Tj" w:hAnsi="Times New Roman Tj"/>
          <w:color w:val="000000"/>
          <w:sz w:val="24"/>
          <w:szCs w:val="24"/>
          <w:vertAlign w:val="subscript"/>
          <w:lang w:val="en-US"/>
        </w:rPr>
        <w:t>14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@128.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бандии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кимиёвии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аз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омил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ояшон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банди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 хосияти зичияшон;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йи таркиби газ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ионию намакияшон;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йи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йи самт ва суръаташон;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аз р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йи часпакияшон;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@129.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лиосорб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адсорб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кадом навъи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аракати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шомил мебошанд?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7184">
        <w:rPr>
          <w:rFonts w:ascii="Times New Roman Tj" w:hAnsi="Times New Roman Tj"/>
          <w:color w:val="000000"/>
          <w:sz w:val="24"/>
          <w:szCs w:val="24"/>
        </w:rPr>
        <w:t>) турбулент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4A7184">
        <w:rPr>
          <w:rFonts w:ascii="Times New Roman Tj" w:hAnsi="Times New Roman Tj"/>
          <w:color w:val="000000"/>
          <w:sz w:val="24"/>
          <w:szCs w:val="24"/>
        </w:rPr>
        <w:t>) ламинар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канор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4A7184">
        <w:rPr>
          <w:rFonts w:ascii="Times New Roman Tj" w:hAnsi="Times New Roman Tj"/>
          <w:color w:val="000000"/>
          <w:sz w:val="24"/>
          <w:szCs w:val="24"/>
        </w:rPr>
        <w:t>) турбулентивадиффузион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канор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вадиффузион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артезиани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геогидродинамикиро ба чанд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7;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9;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11;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артезаианиро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гидрокимиёви Н.И. Толстихина. М.С. Гуревича ва И.К. Зайцева ба 4-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 намудаанд, минерализатсияи 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2- юм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1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аз 1 то 10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15-20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25-30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30-35 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@132.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Н.А. Толстихин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авза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артезиониро ба 6-навъи буриш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намудааст, навъи 3-юми ин буриш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ба чанд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а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Элементи асосие, ки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но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иябандии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артезиан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, ба назар гирифта шудааст кадом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мебошанд?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4A7184">
        <w:rPr>
          <w:rFonts w:ascii="Times New Roman" w:hAnsi="Times New Roman"/>
          <w:color w:val="000000"/>
          <w:sz w:val="24"/>
          <w:szCs w:val="24"/>
        </w:rPr>
        <w:t>ғ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афсии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сулнок;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система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ои фишордор;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часпакии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минерализатсияи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@134.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 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идаи А.М. Овчиников,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удуди 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X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ШС-ро ба чанд 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 кардан мумкин аст;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3;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9;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12;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15;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@135.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Бадастоварии йод ва бром бештар аз кадом навъи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гирифта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ба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ру 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ёнус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пирях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атмосфер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седиментатсион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Сарчашма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асосии пайдоиши газ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карбогидрат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дар табиат, дар чист?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баромади вул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он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парокандашавии модда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органик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такшон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шикасташавии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замин;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аракат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тектоник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фишору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арорати баланд;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Таркиби йоднокии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ширин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10-10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-2 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-2</w:t>
      </w:r>
      <w:r w:rsidRPr="004A7184">
        <w:rPr>
          <w:rFonts w:ascii="Times New Roman Tj" w:hAnsi="Times New Roman Tj"/>
          <w:color w:val="000000"/>
          <w:sz w:val="24"/>
          <w:szCs w:val="24"/>
        </w:rPr>
        <w:t>-10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>-10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>-10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-9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-8</w:t>
      </w:r>
      <w:r w:rsidRPr="004A7184">
        <w:rPr>
          <w:rFonts w:ascii="Times New Roman Tj" w:hAnsi="Times New Roman Tj"/>
          <w:color w:val="000000"/>
          <w:sz w:val="24"/>
          <w:szCs w:val="24"/>
        </w:rPr>
        <w:t>-10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-9 </w:t>
      </w:r>
      <w:r w:rsidRPr="004A7184">
        <w:rPr>
          <w:rFonts w:ascii="Times New Roman Tj" w:hAnsi="Times New Roman Tj"/>
          <w:color w:val="000000"/>
          <w:sz w:val="24"/>
          <w:szCs w:val="24"/>
        </w:rPr>
        <w:t>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Коэффитсиенти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алшавии гази бутан 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ои дистилишуда,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шароити мувофи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будан ба чанд баробар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0,036;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0,050;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0,070;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0,35;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0,45;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@139.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Дар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намаккоб, таркиби зиёди бром доштанашон нисбати йод аз 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вобастаг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дорад?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минерализатсия ва метаморфизатсияи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ва намаккоб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фишори баланд;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арорати баланд;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часпакии зиёд;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дар </w:t>
      </w:r>
      <w:r w:rsidRPr="004A7184">
        <w:rPr>
          <w:rFonts w:ascii="Times New Roman" w:hAnsi="Times New Roman"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color w:val="000000"/>
          <w:sz w:val="24"/>
          <w:szCs w:val="24"/>
        </w:rPr>
        <w:t>инс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к</w:t>
      </w:r>
      <w:r w:rsidRPr="004A7184">
        <w:rPr>
          <w:rFonts w:ascii="Times New Roman" w:hAnsi="Times New Roman"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color w:val="000000"/>
          <w:sz w:val="24"/>
          <w:szCs w:val="24"/>
        </w:rPr>
        <w:t>ии органики будаашон;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@140.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Усули асосии иктишофи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намаккобро шар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гузаронидани усул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геофизик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пармакунии чо</w:t>
      </w:r>
      <w:r w:rsidRPr="004A7184">
        <w:rPr>
          <w:rFonts w:ascii="Times New Roman" w:hAnsi="Times New Roman"/>
          <w:color w:val="000000"/>
          <w:sz w:val="24"/>
          <w:szCs w:val="24"/>
        </w:rPr>
        <w:t>ҳҳ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о;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чашма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лои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абанд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банаворгир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@141.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зеризаминии йоду бромдошта таркиби нафтдории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то ба чанд мг/л бошад,истихро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$A) 10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$B) 20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40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50 мг/л;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60 мг/л;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@142.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ангоми гузаронидани кор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гидрогеологи усули иктишофи электрик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бо кадом ма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сад гузаронида мешавад?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$A) бо ма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сади нишон додани му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обилияти электрикии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минерализатсион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 $B) часпакии 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) муайян намудани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арорат;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$D) муайян намудани фишор;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 xml:space="preserve">$E) муайян намудани шароити хобиши </w:t>
      </w:r>
      <w:r w:rsidRPr="004A7184">
        <w:rPr>
          <w:rFonts w:ascii="Times New Roman" w:hAnsi="Times New Roman"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 обдор;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@143.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ойгиршавии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ва намаккоб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ое, ки йоду бром доранд аз 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йи шароити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ҷӣ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йоду бром, хобиши чу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урии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аз чанд метр зиёд набошад,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 истихро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карда мешаванд?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$A) 100-150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$B) 200-250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$C) 500-1000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$D) 1000-1500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$E) 2000-4000</w:t>
      </w:r>
      <w:r w:rsidRPr="004A7184">
        <w:rPr>
          <w:rFonts w:ascii="Times New Roman Tj" w:hAnsi="Times New Roman Tj"/>
          <w:color w:val="000000"/>
          <w:sz w:val="24"/>
          <w:szCs w:val="24"/>
        </w:rPr>
        <w:t>м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@144.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Барои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сохти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геолог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шароити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хобиши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обдор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усули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геофизик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истифода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бурда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en-US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усули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иктишофи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магнит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усули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иктишофи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сейсмик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усули иктишофи электрик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4A7184">
        <w:rPr>
          <w:rFonts w:ascii="Times New Roman Tj" w:hAnsi="Times New Roman Tj"/>
          <w:color w:val="000000"/>
          <w:sz w:val="24"/>
          <w:szCs w:val="24"/>
        </w:rPr>
        <w:t>) усули иктишофи радиометр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4A7184">
        <w:rPr>
          <w:rFonts w:ascii="Times New Roman Tj" w:hAnsi="Times New Roman Tj"/>
          <w:color w:val="000000"/>
          <w:sz w:val="24"/>
          <w:szCs w:val="24"/>
        </w:rPr>
        <w:t>) усули иктишофи гравииметр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</w:rPr>
        <w:t>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@145.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радиоактивиро таркиби урандорияшон ба чанд баробар бошад, ки онго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 он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оро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радиоактиви гуфтан мумкин аст?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4A7184">
        <w:rPr>
          <w:rFonts w:ascii="Times New Roman Tj" w:hAnsi="Times New Roman Tj"/>
          <w:color w:val="000000"/>
          <w:sz w:val="24"/>
          <w:szCs w:val="24"/>
        </w:rPr>
        <w:t>) 1.10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-2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$B) 2.10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-3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4A7184">
        <w:rPr>
          <w:rFonts w:ascii="Times New Roman Tj" w:hAnsi="Times New Roman Tj"/>
          <w:color w:val="000000"/>
          <w:sz w:val="24"/>
          <w:szCs w:val="24"/>
        </w:rPr>
        <w:t>) 3.10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$D) 4.10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>-5</w:t>
      </w:r>
      <w:r w:rsidRPr="004A7184">
        <w:rPr>
          <w:rFonts w:ascii="Times New Roman Tj" w:hAnsi="Times New Roman Tj"/>
          <w:color w:val="000000"/>
          <w:sz w:val="24"/>
          <w:szCs w:val="24"/>
        </w:rPr>
        <w:t xml:space="preserve"> г/л;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</w:rPr>
        <w:t>$E) 5.10</w:t>
      </w:r>
      <w:r w:rsidRPr="004A7184">
        <w:rPr>
          <w:rFonts w:ascii="Times New Roman Tj" w:hAnsi="Times New Roman Tj"/>
          <w:color w:val="000000"/>
          <w:sz w:val="24"/>
          <w:szCs w:val="24"/>
          <w:vertAlign w:val="superscript"/>
        </w:rPr>
        <w:t xml:space="preserve">-5 </w:t>
      </w:r>
      <w:r w:rsidRPr="004A7184">
        <w:rPr>
          <w:rFonts w:ascii="Times New Roman Tj" w:hAnsi="Times New Roman Tj"/>
          <w:color w:val="000000"/>
          <w:sz w:val="24"/>
          <w:szCs w:val="24"/>
        </w:rPr>
        <w:t>г/л;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 xml:space="preserve">@146.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Формулаи барои муайян намудани сину соли 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ои зеризаминие, ки аз тарафи А. Л. Козлов тартиб дода шудааст, нишон 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ед?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$A) t =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lang w:val="en-US"/>
        </w:rPr>
        <w:t>He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.115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сол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Cl;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$B) Q =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lang w:val="en-US"/>
        </w:rPr>
        <w:t>He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.115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сол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Ar;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R =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lang w:val="en-US"/>
        </w:rPr>
        <w:t>He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.115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сол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Cl;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$D) F =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lang w:val="en-US"/>
        </w:rPr>
        <w:t>Cl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.115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сол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.Cl Ar;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F = </w:t>
      </w:r>
      <w:r w:rsidRPr="004A7184">
        <w:rPr>
          <w:rFonts w:ascii="Times New Roman Tj" w:hAnsi="Times New Roman Tj"/>
          <w:color w:val="000000"/>
          <w:sz w:val="24"/>
          <w:szCs w:val="24"/>
          <w:u w:val="single"/>
          <w:lang w:val="de-DE"/>
        </w:rPr>
        <w:t>Ar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.115 </w:t>
      </w:r>
      <w:r w:rsidRPr="004A7184">
        <w:rPr>
          <w:rFonts w:ascii="Times New Roman Tj" w:hAnsi="Times New Roman Tj"/>
          <w:color w:val="000000"/>
          <w:sz w:val="24"/>
          <w:szCs w:val="24"/>
        </w:rPr>
        <w:t>млн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. </w:t>
      </w:r>
      <w:r w:rsidRPr="004A7184">
        <w:rPr>
          <w:rFonts w:ascii="Times New Roman Tj" w:hAnsi="Times New Roman Tj"/>
          <w:color w:val="000000"/>
          <w:sz w:val="24"/>
          <w:szCs w:val="24"/>
        </w:rPr>
        <w:t>сол</w:t>
      </w:r>
      <w:r w:rsidRPr="004A7184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Na;</w:t>
      </w:r>
    </w:p>
    <w:p w:rsidR="00E854BC" w:rsidRPr="004A379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en-US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@147.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Навъи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5-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уми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буриши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гидрокимиёвии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ое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.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.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Толстихин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гур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банди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намудааст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,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минта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  <w:lang w:val="de-DE"/>
        </w:rPr>
        <w:t>ҷ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удо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3794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мешавад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2;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4;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6;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8;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10;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@148.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фисат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абати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атмосфероро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оксиген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ташкил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10-10,5 %;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15 %;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20,95 %;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25,15 %;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30 %;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@149.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Гидросфера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чанд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фисат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сат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заминро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ташкил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меди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ад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10-20 %;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30-40 %;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50-60 %;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70-80 %;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$E) 80-90 %;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@150.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b/>
          <w:color w:val="000000"/>
          <w:sz w:val="24"/>
          <w:szCs w:val="24"/>
        </w:rPr>
        <w:t>Гидрогеологияи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динамик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ом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зиши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ч</w:t>
      </w:r>
      <w:r w:rsidRPr="004A7184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равона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карда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b/>
          <w:color w:val="000000"/>
          <w:sz w:val="24"/>
          <w:szCs w:val="24"/>
        </w:rPr>
        <w:t>шудааст</w:t>
      </w:r>
      <w:r w:rsidRPr="004A7184">
        <w:rPr>
          <w:rFonts w:ascii="Times New Roman Tj" w:hAnsi="Times New Roman Tj"/>
          <w:b/>
          <w:color w:val="000000"/>
          <w:sz w:val="24"/>
          <w:szCs w:val="24"/>
          <w:lang w:val="de-DE"/>
        </w:rPr>
        <w:t>?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$A) </w:t>
      </w:r>
      <w:r w:rsidRPr="004A7184">
        <w:rPr>
          <w:rFonts w:ascii="Times New Roman Tj" w:hAnsi="Times New Roman Tj"/>
          <w:color w:val="000000"/>
          <w:sz w:val="24"/>
          <w:szCs w:val="24"/>
        </w:rPr>
        <w:t>муайян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намудани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таркиби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кимиёвии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$B) </w:t>
      </w:r>
      <w:r w:rsidRPr="004A7184">
        <w:rPr>
          <w:rFonts w:ascii="Times New Roman Tj" w:hAnsi="Times New Roman Tj"/>
          <w:color w:val="000000"/>
          <w:sz w:val="24"/>
          <w:szCs w:val="24"/>
        </w:rPr>
        <w:t>муайян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намудани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минерализатсияи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$C) </w:t>
      </w:r>
      <w:r w:rsidRPr="004A7184">
        <w:rPr>
          <w:rFonts w:ascii="Times New Roman Tj" w:hAnsi="Times New Roman Tj"/>
          <w:color w:val="000000"/>
          <w:sz w:val="24"/>
          <w:szCs w:val="24"/>
        </w:rPr>
        <w:t>ба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ри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ом</w:t>
      </w:r>
      <w:r w:rsidRPr="004A7184">
        <w:rPr>
          <w:rFonts w:ascii="Times New Roman" w:hAnsi="Times New Roman"/>
          <w:color w:val="000000"/>
          <w:sz w:val="24"/>
          <w:szCs w:val="24"/>
        </w:rPr>
        <w:t>ӯ</w:t>
      </w:r>
      <w:r w:rsidRPr="004A7184">
        <w:rPr>
          <w:rFonts w:ascii="Times New Roman Tj" w:hAnsi="Times New Roman Tj"/>
          <w:color w:val="000000"/>
          <w:sz w:val="24"/>
          <w:szCs w:val="24"/>
        </w:rPr>
        <w:t>зиши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фаъолияти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геологии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$D) </w:t>
      </w:r>
      <w:r w:rsidRPr="004A7184">
        <w:rPr>
          <w:rFonts w:ascii="Times New Roman Tj" w:hAnsi="Times New Roman Tj"/>
          <w:color w:val="000000"/>
          <w:sz w:val="24"/>
          <w:szCs w:val="24"/>
        </w:rPr>
        <w:t>муайян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намудани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фишору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арорати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; </w:t>
      </w:r>
    </w:p>
    <w:p w:rsidR="00E854BC" w:rsidRPr="004A7184" w:rsidRDefault="00E854BC" w:rsidP="004A718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de-DE"/>
        </w:rPr>
      </w:pP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$E) </w:t>
      </w:r>
      <w:r w:rsidRPr="004A7184">
        <w:rPr>
          <w:rFonts w:ascii="Times New Roman Tj" w:hAnsi="Times New Roman Tj"/>
          <w:color w:val="000000"/>
          <w:sz w:val="24"/>
          <w:szCs w:val="24"/>
        </w:rPr>
        <w:t>муайян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намудани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самт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ва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суръати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об</w:t>
      </w:r>
      <w:r w:rsidRPr="004A7184">
        <w:rPr>
          <w:rFonts w:ascii="Times New Roman" w:hAnsi="Times New Roman"/>
          <w:color w:val="000000"/>
          <w:sz w:val="24"/>
          <w:szCs w:val="24"/>
        </w:rPr>
        <w:t>ҳ</w:t>
      </w:r>
      <w:r w:rsidRPr="004A7184">
        <w:rPr>
          <w:rFonts w:ascii="Times New Roman Tj" w:hAnsi="Times New Roman Tj"/>
          <w:color w:val="000000"/>
          <w:sz w:val="24"/>
          <w:szCs w:val="24"/>
        </w:rPr>
        <w:t>ои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 xml:space="preserve"> </w:t>
      </w:r>
      <w:r w:rsidRPr="004A7184">
        <w:rPr>
          <w:rFonts w:ascii="Times New Roman Tj" w:hAnsi="Times New Roman Tj"/>
          <w:color w:val="000000"/>
          <w:sz w:val="24"/>
          <w:szCs w:val="24"/>
        </w:rPr>
        <w:t>зеризамин</w:t>
      </w:r>
      <w:r w:rsidRPr="004A7184">
        <w:rPr>
          <w:rFonts w:ascii="Times New Roman" w:hAnsi="Times New Roman"/>
          <w:color w:val="000000"/>
          <w:sz w:val="24"/>
          <w:szCs w:val="24"/>
        </w:rPr>
        <w:t>ӣ</w:t>
      </w:r>
      <w:r w:rsidRPr="004A7184">
        <w:rPr>
          <w:rFonts w:ascii="Times New Roman Tj" w:hAnsi="Times New Roman Tj"/>
          <w:color w:val="000000"/>
          <w:sz w:val="24"/>
          <w:szCs w:val="24"/>
          <w:lang w:val="de-DE"/>
        </w:rPr>
        <w:t>;</w:t>
      </w:r>
    </w:p>
    <w:p w:rsidR="00E854BC" w:rsidRPr="004A7184" w:rsidRDefault="00E854BC">
      <w:pPr>
        <w:rPr>
          <w:lang w:val="de-DE"/>
        </w:rPr>
      </w:pPr>
      <w:bookmarkStart w:id="0" w:name="_GoBack"/>
      <w:bookmarkEnd w:id="0"/>
    </w:p>
    <w:sectPr w:rsidR="00E854BC" w:rsidRPr="004A7184" w:rsidSect="00E24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djik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C85"/>
    <w:rsid w:val="00395C8A"/>
    <w:rsid w:val="004A3794"/>
    <w:rsid w:val="004A7184"/>
    <w:rsid w:val="00622138"/>
    <w:rsid w:val="00735578"/>
    <w:rsid w:val="007714B4"/>
    <w:rsid w:val="0094380C"/>
    <w:rsid w:val="00AB31C4"/>
    <w:rsid w:val="00D87E11"/>
    <w:rsid w:val="00E241F3"/>
    <w:rsid w:val="00E854BC"/>
    <w:rsid w:val="00FC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1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A7184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A7184"/>
    <w:pPr>
      <w:tabs>
        <w:tab w:val="center" w:pos="4677"/>
        <w:tab w:val="right" w:pos="9355"/>
      </w:tabs>
      <w:spacing w:after="0" w:line="240" w:lineRule="auto"/>
    </w:pPr>
    <w:rPr>
      <w:rFonts w:ascii="Tadjik" w:eastAsia="Times New Roman" w:hAnsi="Tadjik"/>
      <w:sz w:val="32"/>
      <w:szCs w:val="32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7184"/>
    <w:rPr>
      <w:rFonts w:ascii="Tadjik" w:hAnsi="Tadjik" w:cs="Times New Roman"/>
      <w:sz w:val="32"/>
      <w:szCs w:val="32"/>
      <w:lang w:eastAsia="ru-RU"/>
    </w:rPr>
  </w:style>
  <w:style w:type="character" w:styleId="PageNumber">
    <w:name w:val="page number"/>
    <w:basedOn w:val="DefaultParagraphFont"/>
    <w:uiPriority w:val="99"/>
    <w:rsid w:val="004A718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A71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718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22</Pages>
  <Words>4489</Words>
  <Characters>25592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Муҳидинов Ф.А.</dc:creator>
  <cp:keywords/>
  <dc:description/>
  <cp:lastModifiedBy>oper05_101</cp:lastModifiedBy>
  <cp:revision>4</cp:revision>
  <dcterms:created xsi:type="dcterms:W3CDTF">2009-07-20T19:48:00Z</dcterms:created>
  <dcterms:modified xsi:type="dcterms:W3CDTF">2025-11-27T06:44:00Z</dcterms:modified>
</cp:coreProperties>
</file>